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E8A" w:rsidRDefault="006E0E8A" w:rsidP="006E0E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BLOMFELD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6E0E8A" w:rsidRDefault="006E0E8A" w:rsidP="006E0E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</w:t>
      </w:r>
    </w:p>
    <w:p w:rsidR="006E0E8A" w:rsidRDefault="006E0E8A" w:rsidP="006E0E8A">
      <w:pPr>
        <w:rPr>
          <w:rFonts w:ascii="Times New Roman" w:hAnsi="Times New Roman" w:cs="Times New Roman"/>
        </w:rPr>
      </w:pPr>
    </w:p>
    <w:p w:rsidR="006E0E8A" w:rsidRDefault="006E0E8A" w:rsidP="006E0E8A">
      <w:pPr>
        <w:rPr>
          <w:rFonts w:ascii="Times New Roman" w:hAnsi="Times New Roman" w:cs="Times New Roman"/>
        </w:rPr>
      </w:pPr>
    </w:p>
    <w:p w:rsidR="006E0E8A" w:rsidRDefault="006E0E8A" w:rsidP="006E0E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Reginald </w:t>
      </w:r>
      <w:proofErr w:type="spellStart"/>
      <w:r>
        <w:rPr>
          <w:rFonts w:ascii="Times New Roman" w:hAnsi="Times New Roman" w:cs="Times New Roman"/>
        </w:rPr>
        <w:t>Conyngrave</w:t>
      </w:r>
      <w:proofErr w:type="spellEnd"/>
      <w:r>
        <w:rPr>
          <w:rFonts w:ascii="Times New Roman" w:hAnsi="Times New Roman" w:cs="Times New Roman"/>
        </w:rPr>
        <w:t xml:space="preserve"> of Blandford </w:t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:rsidR="006E0E8A" w:rsidRDefault="006E0E8A" w:rsidP="006E0E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Dorset(q.v.).</w:t>
      </w:r>
    </w:p>
    <w:p w:rsidR="006E0E8A" w:rsidRDefault="006E0E8A" w:rsidP="006E0E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6E0E8A" w:rsidRDefault="006E0E8A" w:rsidP="006E0E8A">
      <w:pPr>
        <w:rPr>
          <w:rFonts w:ascii="Times New Roman" w:hAnsi="Times New Roman" w:cs="Times New Roman"/>
        </w:rPr>
      </w:pPr>
    </w:p>
    <w:p w:rsidR="006E0E8A" w:rsidRDefault="006E0E8A" w:rsidP="006E0E8A">
      <w:pPr>
        <w:rPr>
          <w:rFonts w:ascii="Times New Roman" w:hAnsi="Times New Roman" w:cs="Times New Roman"/>
        </w:rPr>
      </w:pPr>
    </w:p>
    <w:p w:rsidR="006E0E8A" w:rsidRDefault="006E0E8A" w:rsidP="006E0E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May 2017</w:t>
      </w:r>
    </w:p>
    <w:p w:rsidR="006B2F86" w:rsidRPr="00E71FC3" w:rsidRDefault="006E0E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E8A" w:rsidRDefault="006E0E8A" w:rsidP="00E71FC3">
      <w:r>
        <w:separator/>
      </w:r>
    </w:p>
  </w:endnote>
  <w:endnote w:type="continuationSeparator" w:id="0">
    <w:p w:rsidR="006E0E8A" w:rsidRDefault="006E0E8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E8A" w:rsidRDefault="006E0E8A" w:rsidP="00E71FC3">
      <w:r>
        <w:separator/>
      </w:r>
    </w:p>
  </w:footnote>
  <w:footnote w:type="continuationSeparator" w:id="0">
    <w:p w:rsidR="006E0E8A" w:rsidRDefault="006E0E8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E8A"/>
    <w:rsid w:val="001A7C09"/>
    <w:rsid w:val="00577BD5"/>
    <w:rsid w:val="00656CBA"/>
    <w:rsid w:val="006A1F77"/>
    <w:rsid w:val="006E0E8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F89E51-E027-483B-8F92-F3BB3DAF6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E0E8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2017-05-22T20:41:00Z</dcterms:created>
  <dcterms:modified xsi:type="dcterms:W3CDTF">2017-05-22T20:42:00Z</dcterms:modified>
</cp:coreProperties>
</file>